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C7B" w:rsidRPr="00775135" w:rsidRDefault="004C6260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 xml:space="preserve">ГОДИШЊИ </w:t>
      </w:r>
      <w:r w:rsidR="00BB1C7B" w:rsidRPr="00775135">
        <w:rPr>
          <w:b/>
          <w:bCs/>
          <w:sz w:val="26"/>
          <w:szCs w:val="26"/>
          <w:lang w:val="sr-Cyrl-CS"/>
        </w:rPr>
        <w:t>(</w:t>
      </w:r>
      <w:r w:rsidRPr="00775135">
        <w:rPr>
          <w:b/>
          <w:bCs/>
          <w:sz w:val="26"/>
          <w:szCs w:val="26"/>
          <w:lang w:val="sr-Cyrl-CS"/>
        </w:rPr>
        <w:t>ГЛОБАЛНИ</w:t>
      </w:r>
      <w:r w:rsidR="00BB1C7B" w:rsidRPr="00775135">
        <w:rPr>
          <w:b/>
          <w:bCs/>
          <w:sz w:val="26"/>
          <w:szCs w:val="26"/>
          <w:lang w:val="sr-Cyrl-CS"/>
        </w:rPr>
        <w:t>) ПЛАН РАДА</w:t>
      </w:r>
      <w:r w:rsidR="00BB1C7B" w:rsidRPr="00775135">
        <w:rPr>
          <w:b/>
          <w:bCs/>
          <w:sz w:val="26"/>
          <w:szCs w:val="26"/>
          <w:lang w:val="sl-SI"/>
        </w:rPr>
        <w:t xml:space="preserve"> </w:t>
      </w:r>
      <w:r w:rsidR="00BB1C7B" w:rsidRPr="00775135">
        <w:rPr>
          <w:b/>
          <w:bCs/>
          <w:sz w:val="26"/>
          <w:szCs w:val="26"/>
          <w:lang w:val="sr-Cyrl-CS"/>
        </w:rPr>
        <w:t>НАСТАВНИКА</w:t>
      </w:r>
    </w:p>
    <w:p w:rsidR="00BB1C7B" w:rsidRDefault="00DA3DAF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 w:rsidRPr="00DA3DAF">
        <w:rPr>
          <w:noProof/>
          <w:sz w:val="28"/>
          <w:szCs w:val="28"/>
        </w:rPr>
        <w:pict>
          <v:line id="_x0000_s1051" style="position:absolute;z-index:251655168" from="438.6pt,18.4pt" to="507.95pt,18.4pt" strokeweight="1pt">
            <v:stroke dashstyle="1 1" endcap="round"/>
          </v:line>
        </w:pict>
      </w:r>
      <w:r w:rsidRPr="00DA3DAF">
        <w:rPr>
          <w:noProof/>
          <w:sz w:val="28"/>
          <w:szCs w:val="28"/>
        </w:rPr>
        <w:pict>
          <v:line id="_x0000_s1050" style="position:absolute;z-index:251654144" from="123.2pt,18.1pt" to="375.75pt,18.1pt" strokeweight="1pt">
            <v:stroke dashstyle="1 1" endcap="round"/>
          </v:line>
        </w:pict>
      </w:r>
      <w:r w:rsidR="00BB1C7B">
        <w:rPr>
          <w:b/>
          <w:bCs/>
          <w:sz w:val="28"/>
          <w:lang w:val="sr-Cyrl-CS"/>
        </w:rPr>
        <w:t xml:space="preserve">Наставни предмет: </w:t>
      </w:r>
      <w:r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0" w:name="Text23"/>
      <w:r w:rsidR="00BB1C7B"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 w:rsidR="00341B88">
        <w:rPr>
          <w:b/>
          <w:bCs/>
          <w:sz w:val="28"/>
        </w:rPr>
        <w:t>Fizičko vaspitanje</w:t>
      </w:r>
      <w:r>
        <w:rPr>
          <w:b/>
          <w:bCs/>
          <w:sz w:val="28"/>
          <w:lang w:val="sr-Cyrl-CS"/>
        </w:rPr>
        <w:fldChar w:fldCharType="end"/>
      </w:r>
      <w:bookmarkEnd w:id="0"/>
      <w:r w:rsidR="00BB1C7B">
        <w:rPr>
          <w:b/>
          <w:bCs/>
          <w:sz w:val="28"/>
          <w:lang w:val="sr-Cyrl-CS"/>
        </w:rPr>
        <w:tab/>
        <w:t xml:space="preserve">Разред: </w:t>
      </w:r>
      <w:r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" w:name="Text22"/>
      <w:r w:rsidR="00BB1C7B"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 w:rsidR="00341B88">
        <w:rPr>
          <w:b/>
          <w:bCs/>
          <w:sz w:val="28"/>
        </w:rPr>
        <w:t>3.</w:t>
      </w:r>
      <w:r>
        <w:rPr>
          <w:b/>
          <w:bCs/>
          <w:sz w:val="28"/>
          <w:lang w:val="sr-Cyrl-CS"/>
        </w:rPr>
        <w:fldChar w:fldCharType="end"/>
      </w:r>
      <w:bookmarkEnd w:id="1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156"/>
        <w:gridCol w:w="775"/>
        <w:gridCol w:w="709"/>
        <w:gridCol w:w="775"/>
      </w:tblGrid>
      <w:tr w:rsidR="006476C2">
        <w:trPr>
          <w:trHeight w:val="200"/>
        </w:trPr>
        <w:tc>
          <w:tcPr>
            <w:tcW w:w="709" w:type="dxa"/>
            <w:vMerge w:val="restart"/>
            <w:vAlign w:val="center"/>
          </w:tcPr>
          <w:p w:rsidR="006476C2" w:rsidRPr="00233E11" w:rsidRDefault="006476C2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</w:t>
            </w:r>
            <w:r w:rsidR="00233E11" w:rsidRPr="00233E11">
              <w:rPr>
                <w:bCs/>
                <w:sz w:val="16"/>
                <w:szCs w:val="16"/>
                <w:lang w:val="sr-Cyrl-CS"/>
              </w:rPr>
              <w:t>д</w:t>
            </w:r>
            <w:r w:rsidR="004C6260"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6476C2" w:rsidRPr="00BB1C7B" w:rsidRDefault="006476C2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6476C2" w:rsidRPr="00233E11" w:rsidRDefault="006476C2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6476C2" w:rsidRPr="00233E11" w:rsidRDefault="006476C2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6476C2" w:rsidRPr="00233E11" w:rsidRDefault="00A26003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="006476C2"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 w:rsidR="00AC464D">
              <w:rPr>
                <w:bCs/>
                <w:sz w:val="16"/>
                <w:szCs w:val="16"/>
                <w:lang w:val="sr-Cyrl-CS"/>
              </w:rPr>
              <w:br/>
            </w:r>
            <w:r w:rsidR="006476C2"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6476C2" w:rsidRPr="00233E11" w:rsidRDefault="00233E11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6476C2">
        <w:trPr>
          <w:trHeight w:val="487"/>
        </w:trPr>
        <w:tc>
          <w:tcPr>
            <w:tcW w:w="709" w:type="dxa"/>
            <w:vMerge/>
            <w:vAlign w:val="center"/>
          </w:tcPr>
          <w:p w:rsidR="006476C2" w:rsidRDefault="006476C2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6476C2" w:rsidRPr="006476C2" w:rsidRDefault="006476C2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6476C2" w:rsidRPr="00233E11" w:rsidRDefault="006476C2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6476C2" w:rsidRPr="00233E11" w:rsidRDefault="00233E11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6476C2" w:rsidRPr="00233E11" w:rsidRDefault="00A26003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="00233E11"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tr w:rsidR="00181DCD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bookmarkStart w:id="2" w:name="Text30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1.</w:t>
            </w:r>
            <w:r>
              <w:rPr>
                <w:bCs/>
                <w:lang w:val="sr-Cyrl-CS"/>
              </w:rPr>
              <w:fldChar w:fldCharType="end"/>
            </w:r>
            <w:bookmarkEnd w:id="2"/>
          </w:p>
        </w:tc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bookmarkStart w:id="3" w:name="Text30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Uvodni čas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bookmarkStart w:id="4" w:name="Text30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bookmarkStart w:id="5" w:name="Text30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bookmarkStart w:id="6" w:name="Text30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bookmarkStart w:id="7" w:name="Text30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2.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bookmarkStart w:id="8" w:name="Text30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Atletika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bookmarkStart w:id="9" w:name="Text30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24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bookmarkStart w:id="10" w:name="Text30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bookmarkStart w:id="11" w:name="Text31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14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bookmarkStart w:id="12" w:name="Text31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3.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bookmarkStart w:id="13" w:name="Text31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Sportska gimnastika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bookmarkStart w:id="14" w:name="Text31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22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bookmarkStart w:id="15" w:name="Text31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bookmarkStart w:id="16" w:name="Text31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12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bookmarkStart w:id="17" w:name="Text31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4.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bookmarkStart w:id="18" w:name="Text31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Odbojka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bookmarkStart w:id="19" w:name="Text31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24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F16E4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bookmarkStart w:id="20" w:name="Text31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1</w:t>
            </w:r>
            <w:r w:rsidR="00F16E4F">
              <w:rPr>
                <w:bCs/>
                <w:noProof/>
              </w:rPr>
              <w:t>0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F16E4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bookmarkStart w:id="21" w:name="Text32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F16E4F">
              <w:rPr>
                <w:bCs/>
                <w:lang w:val="hu-HU"/>
              </w:rPr>
              <w:t>14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bookmarkStart w:id="22" w:name="Text32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5.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bookmarkStart w:id="23" w:name="Text32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Završni čas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bookmarkStart w:id="24" w:name="Text32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bookmarkStart w:id="25" w:name="Text32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bookmarkStart w:id="26" w:name="Text32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bookmarkStart w:id="27" w:name="Text32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6.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bookmarkStart w:id="28" w:name="Text32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Vančasovni aktivnosti- Kros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bookmarkStart w:id="29" w:name="Text32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bookmarkStart w:id="30" w:name="Text32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341B8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bookmarkStart w:id="31" w:name="Text33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341B88"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F16E4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bookmarkStart w:id="32" w:name="Text33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F16E4F">
              <w:rPr>
                <w:bCs/>
                <w:noProof/>
                <w:lang w:val="hu-HU"/>
              </w:rPr>
              <w:t>7.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2264AC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bookmarkStart w:id="33" w:name="Text33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F16E4F">
              <w:rPr>
                <w:bCs/>
                <w:noProof/>
                <w:lang w:val="hu-HU"/>
              </w:rPr>
              <w:t>Takmi</w:t>
            </w:r>
            <w:r w:rsidR="002264AC">
              <w:rPr>
                <w:bCs/>
                <w:noProof/>
                <w:lang w:val="hu-HU"/>
              </w:rPr>
              <w:t>č</w:t>
            </w:r>
            <w:r w:rsidR="00F16E4F">
              <w:rPr>
                <w:bCs/>
                <w:noProof/>
                <w:lang w:val="hu-HU"/>
              </w:rPr>
              <w:t>enja u organizaciji Ministarstva Prosvete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F16E4F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bookmarkStart w:id="34" w:name="Text33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F16E4F">
              <w:rPr>
                <w:bCs/>
                <w:noProof/>
                <w:lang w:val="hu-HU"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F16E4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bookmarkStart w:id="35" w:name="Text33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F16E4F">
              <w:rPr>
                <w:bCs/>
                <w:noProof/>
                <w:lang w:val="hu-HU"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F16E4F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bookmarkStart w:id="36" w:name="Text33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F16E4F">
              <w:rPr>
                <w:bCs/>
                <w:noProof/>
                <w:lang w:val="hu-HU"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bookmarkStart w:id="37" w:name="Text33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bookmarkStart w:id="38" w:name="Text33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bookmarkStart w:id="39" w:name="Text33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bookmarkStart w:id="40" w:name="Text33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bookmarkStart w:id="41" w:name="Text34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bookmarkStart w:id="42" w:name="Text34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bookmarkStart w:id="43" w:name="Text34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bookmarkStart w:id="44" w:name="Text34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bookmarkStart w:id="45" w:name="Text34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bookmarkStart w:id="46" w:name="Text34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bookmarkStart w:id="47" w:name="Text34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bookmarkStart w:id="48" w:name="Text34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bookmarkStart w:id="49" w:name="Text34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bookmarkStart w:id="50" w:name="Text34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bookmarkStart w:id="51" w:name="Text35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bookmarkStart w:id="52" w:name="Text35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bookmarkStart w:id="53" w:name="Text35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bookmarkStart w:id="54" w:name="Text35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bookmarkStart w:id="55" w:name="Text35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bookmarkStart w:id="56" w:name="Text35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bookmarkStart w:id="57" w:name="Text35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bookmarkStart w:id="58" w:name="Text35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bookmarkStart w:id="59" w:name="Text35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bookmarkStart w:id="60" w:name="Text35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bookmarkStart w:id="61" w:name="Text36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bookmarkStart w:id="62" w:name="Text36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bookmarkStart w:id="63" w:name="Text36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bookmarkStart w:id="64" w:name="Text36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bookmarkStart w:id="65" w:name="Text36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bookmarkStart w:id="66" w:name="Text36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bookmarkStart w:id="67" w:name="Text36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bookmarkStart w:id="68" w:name="Text36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bookmarkStart w:id="69" w:name="Text36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bookmarkStart w:id="70" w:name="Text36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bookmarkStart w:id="71" w:name="Text37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bookmarkStart w:id="72" w:name="Text37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bookmarkStart w:id="73" w:name="Text37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bookmarkStart w:id="74" w:name="Text37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bookmarkStart w:id="75" w:name="Text37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bookmarkStart w:id="76" w:name="Text37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bookmarkStart w:id="77" w:name="Text37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bookmarkStart w:id="78" w:name="Text37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bookmarkStart w:id="79" w:name="Text37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bookmarkStart w:id="80" w:name="Text37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bookmarkStart w:id="81" w:name="Text38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bookmarkStart w:id="82" w:name="Text38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bookmarkStart w:id="83" w:name="Text38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bookmarkStart w:id="84" w:name="Text38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bookmarkStart w:id="85" w:name="Text38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bookmarkStart w:id="86" w:name="Text38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bookmarkStart w:id="87" w:name="Text38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bookmarkStart w:id="88" w:name="Text38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bookmarkStart w:id="89" w:name="Text38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bookmarkStart w:id="90" w:name="Text38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bookmarkStart w:id="91" w:name="Text39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bookmarkStart w:id="92" w:name="Text39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bookmarkStart w:id="93" w:name="Text39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bookmarkStart w:id="94" w:name="Text39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bookmarkStart w:id="95" w:name="Text39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bookmarkStart w:id="96" w:name="Text39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bookmarkStart w:id="97" w:name="Text39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bookmarkStart w:id="98" w:name="Text39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bookmarkStart w:id="99" w:name="Text39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bookmarkStart w:id="100" w:name="Text39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bookmarkStart w:id="101" w:name="Text40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bookmarkStart w:id="102" w:name="Text40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bookmarkStart w:id="103" w:name="Text40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bookmarkStart w:id="104" w:name="Text40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bookmarkStart w:id="105" w:name="Text40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bookmarkStart w:id="106" w:name="Text40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bookmarkStart w:id="107" w:name="Text40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bookmarkStart w:id="108" w:name="Text40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bookmarkStart w:id="109" w:name="Text40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bookmarkStart w:id="110" w:name="Text40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bookmarkStart w:id="111" w:name="Text41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bookmarkStart w:id="112" w:name="Text411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bookmarkStart w:id="113" w:name="Text412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bookmarkStart w:id="114" w:name="Text413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bookmarkStart w:id="115" w:name="Text414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bookmarkStart w:id="116" w:name="Text415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</w:tr>
      <w:tr w:rsidR="00181DCD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bookmarkStart w:id="117" w:name="Text416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bookmarkStart w:id="118" w:name="Text417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bookmarkStart w:id="119" w:name="Text418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bookmarkStart w:id="120" w:name="Text419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181DCD" w:rsidRPr="00AC2BB2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bookmarkStart w:id="121" w:name="Text420"/>
            <w:r w:rsidR="00181DCD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 w:rsidR="00181DCD"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</w:tr>
      <w:tr w:rsidR="00775135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75135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bookmarkStart w:id="122" w:name="Text430"/>
            <w:r w:rsidR="00775135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75135" w:rsidRDefault="00DA3DAF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bookmarkStart w:id="123" w:name="Text431"/>
            <w:r w:rsidR="00775135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75135" w:rsidRDefault="00DA3DAF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bookmarkStart w:id="124" w:name="Text432"/>
            <w:r w:rsidR="00775135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75135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bookmarkStart w:id="125" w:name="Text433"/>
            <w:r w:rsidR="00775135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775135" w:rsidRDefault="00DA3DAF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bookmarkStart w:id="126" w:name="Text434"/>
            <w:r w:rsidR="00775135"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 w:rsidR="005D285F"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</w:tr>
      <w:tr w:rsidR="00181DCD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181DCD" w:rsidRPr="00024222" w:rsidRDefault="00181DCD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181DCD" w:rsidRPr="00024222" w:rsidRDefault="00181DCD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181DCD" w:rsidRPr="00024222" w:rsidRDefault="00181DCD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181DCD" w:rsidRPr="00024222" w:rsidRDefault="00181DCD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181DCD" w:rsidRPr="00024222" w:rsidRDefault="00181DCD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233E11">
        <w:trPr>
          <w:trHeight w:val="695"/>
        </w:trPr>
        <w:tc>
          <w:tcPr>
            <w:tcW w:w="709" w:type="dxa"/>
          </w:tcPr>
          <w:p w:rsidR="00233E11" w:rsidRDefault="00233E11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233E11" w:rsidRDefault="00C07F4D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tc>
          <w:tcPr>
            <w:tcW w:w="775" w:type="dxa"/>
            <w:vAlign w:val="center"/>
          </w:tcPr>
          <w:p w:rsidR="00233E11" w:rsidRDefault="00DA3DAF" w:rsidP="00341B88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bookmarkStart w:id="127" w:name="Text172"/>
            <w:r w:rsidR="00AC2BB2"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 w:rsidR="00341B88">
              <w:rPr>
                <w:b/>
                <w:bCs/>
                <w:sz w:val="28"/>
              </w:rPr>
              <w:t>72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7"/>
          </w:p>
        </w:tc>
        <w:tc>
          <w:tcPr>
            <w:tcW w:w="709" w:type="dxa"/>
            <w:vAlign w:val="center"/>
          </w:tcPr>
          <w:p w:rsidR="00233E11" w:rsidRDefault="00DA3DAF" w:rsidP="00F16E4F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128" w:name="Text112"/>
            <w:r w:rsidR="00C07F4D"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 w:rsidR="00341B88">
              <w:rPr>
                <w:b/>
                <w:bCs/>
                <w:sz w:val="28"/>
              </w:rPr>
              <w:t>3</w:t>
            </w:r>
            <w:r w:rsidR="00F16E4F">
              <w:rPr>
                <w:b/>
                <w:bCs/>
                <w:sz w:val="28"/>
              </w:rPr>
              <w:t>0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tc>
          <w:tcPr>
            <w:tcW w:w="775" w:type="dxa"/>
            <w:vAlign w:val="center"/>
          </w:tcPr>
          <w:p w:rsidR="00233E11" w:rsidRDefault="00DA3DAF" w:rsidP="00F16E4F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bookmarkStart w:id="129" w:name="Text111"/>
            <w:r w:rsidR="00C07F4D"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 w:rsidR="00F16E4F">
              <w:rPr>
                <w:b/>
                <w:bCs/>
                <w:sz w:val="28"/>
                <w:lang w:val="hu-HU"/>
              </w:rPr>
              <w:t>42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</w:tr>
    </w:tbl>
    <w:p w:rsidR="00BB1C7B" w:rsidRPr="00775135" w:rsidRDefault="00BB1C7B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BB1C7B" w:rsidRPr="00F11C3B" w:rsidRDefault="00AC2BB2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</w:r>
      <w:r w:rsidR="004C6260" w:rsidRPr="00F11C3B">
        <w:rPr>
          <w:lang w:val="sr-Cyrl-CS"/>
        </w:rPr>
        <w:t xml:space="preserve"> </w:t>
      </w:r>
      <w:r w:rsidR="001671BD" w:rsidRPr="00F11C3B">
        <w:rPr>
          <w:lang w:val="sr-Cyrl-CS"/>
        </w:rPr>
        <w:t xml:space="preserve"> </w:t>
      </w:r>
      <w:r w:rsidRPr="00F11C3B">
        <w:rPr>
          <w:lang w:val="sr-Cyrl-CS"/>
        </w:rPr>
        <w:tab/>
        <w:t xml:space="preserve"> </w:t>
      </w:r>
      <w:r w:rsidR="00181DCD" w:rsidRPr="00F11C3B">
        <w:rPr>
          <w:lang w:val="ru-RU"/>
        </w:rPr>
        <w:t xml:space="preserve">     </w:t>
      </w:r>
      <w:r w:rsidR="004C6260" w:rsidRPr="00F11C3B">
        <w:rPr>
          <w:lang w:val="sr-Cyrl-CS"/>
        </w:rPr>
        <w:t>Уради</w:t>
      </w:r>
      <w:r w:rsidRPr="00F11C3B">
        <w:rPr>
          <w:lang w:val="sr-Cyrl-CS"/>
        </w:rPr>
        <w:t>ли:</w:t>
      </w:r>
    </w:p>
    <w:p w:rsidR="001671BD" w:rsidRPr="004C6260" w:rsidRDefault="00DA3DAF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 w:rsidRPr="00DA3DAF">
        <w:rPr>
          <w:b/>
          <w:bCs/>
          <w:noProof/>
        </w:rPr>
        <w:pict>
          <v:line id="_x0000_s1055" style="position:absolute;z-index:251656192" from="294.7pt,14.85pt" to="494.1pt,14.85pt">
            <v:stroke dashstyle="1 1" endcap="round"/>
          </v:line>
        </w:pict>
      </w:r>
      <w:r w:rsidR="00AC2BB2" w:rsidRPr="004C6260">
        <w:rPr>
          <w:lang w:val="sr-Cyrl-CS"/>
        </w:rPr>
        <w:tab/>
      </w:r>
      <w:r w:rsidR="00AC2BB2" w:rsidRPr="004C6260">
        <w:rPr>
          <w:sz w:val="22"/>
          <w:szCs w:val="22"/>
          <w:lang w:val="sr-Cyrl-CS"/>
        </w:rPr>
        <w:tab/>
      </w:r>
      <w:r w:rsidR="005D285F"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bookmarkStart w:id="130" w:name="Text169"/>
      <w:r w:rsidR="00AC2BB2"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0"/>
    </w:p>
    <w:p w:rsidR="004C6260" w:rsidRPr="004C6260" w:rsidRDefault="00DA3DAF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 w:rsidRPr="00DA3DAF">
        <w:rPr>
          <w:b/>
          <w:bCs/>
          <w:noProof/>
          <w:sz w:val="22"/>
          <w:szCs w:val="22"/>
        </w:rPr>
        <w:pict>
          <v:line id="_x0000_s1065" style="position:absolute;z-index:251660288" from="294.7pt,14.95pt" to="494.1pt,14.95pt">
            <v:stroke dashstyle="1 1" endcap="round"/>
          </v:line>
        </w:pict>
      </w:r>
      <w:r w:rsidR="004C6260" w:rsidRPr="004C6260">
        <w:rPr>
          <w:sz w:val="22"/>
          <w:szCs w:val="22"/>
          <w:lang w:val="sr-Cyrl-CS"/>
        </w:rPr>
        <w:tab/>
        <w:t>Датум предаје:</w:t>
      </w:r>
      <w:r w:rsidR="004C6260" w:rsidRPr="004C6260">
        <w:rPr>
          <w:sz w:val="22"/>
          <w:szCs w:val="22"/>
          <w:lang w:val="sr-Cyrl-CS"/>
        </w:rPr>
        <w:tab/>
      </w:r>
      <w:r w:rsidR="004C6260"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bookmarkStart w:id="131" w:name="Text435"/>
      <w:r w:rsidR="004C6260"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 w:rsidR="00341B88">
        <w:rPr>
          <w:sz w:val="22"/>
          <w:szCs w:val="22"/>
          <w:lang w:val="hu-HU"/>
        </w:rPr>
        <w:t>Pintér Attila</w:t>
      </w:r>
      <w:r w:rsidRPr="004C6260">
        <w:rPr>
          <w:sz w:val="22"/>
          <w:szCs w:val="22"/>
          <w:lang w:val="sr-Cyrl-CS"/>
        </w:rPr>
        <w:fldChar w:fldCharType="end"/>
      </w:r>
      <w:bookmarkEnd w:id="131"/>
    </w:p>
    <w:p w:rsidR="00B71976" w:rsidRPr="00B71976" w:rsidRDefault="00DA3DAF" w:rsidP="00F11C3B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spacing w:after="120"/>
        <w:rPr>
          <w:sz w:val="22"/>
          <w:szCs w:val="22"/>
        </w:rPr>
      </w:pPr>
      <w:r w:rsidRPr="00DA3DAF">
        <w:rPr>
          <w:b/>
          <w:bCs/>
          <w:noProof/>
          <w:sz w:val="22"/>
          <w:szCs w:val="22"/>
        </w:rPr>
        <w:pict>
          <v:line id="_x0000_s1057" style="position:absolute;z-index:251658240" from="5.3pt,15.2pt" to="86.1pt,15.2pt">
            <v:stroke dashstyle="1 1" endcap="round"/>
          </v:line>
        </w:pict>
      </w:r>
      <w:r w:rsidRPr="00DA3DAF">
        <w:rPr>
          <w:b/>
          <w:bCs/>
          <w:noProof/>
          <w:sz w:val="22"/>
          <w:szCs w:val="22"/>
        </w:rPr>
        <w:pict>
          <v:line id="_x0000_s1058" style="position:absolute;z-index:251659264" from="97.4pt,15.2pt" to="129.55pt,15.2pt">
            <v:stroke dashstyle="1 1" endcap="round"/>
          </v:line>
        </w:pict>
      </w:r>
      <w:r w:rsidRPr="00DA3DAF">
        <w:rPr>
          <w:b/>
          <w:bCs/>
          <w:noProof/>
          <w:sz w:val="22"/>
          <w:szCs w:val="22"/>
        </w:rPr>
        <w:pict>
          <v:line id="_x0000_s1056" style="position:absolute;z-index:251657216" from="294.7pt,15.2pt" to="494.1pt,15.2pt">
            <v:stroke dashstyle="1 1" endcap="round"/>
          </v:line>
        </w:pict>
      </w:r>
      <w:r w:rsidR="00AC2BB2"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bookmarkStart w:id="132" w:name="Text170"/>
      <w:r w:rsidR="00AC2BB2"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 w:rsidR="00F16E4F">
        <w:rPr>
          <w:sz w:val="22"/>
          <w:szCs w:val="22"/>
          <w:lang w:val="hu-HU"/>
        </w:rPr>
        <w:t>10. 09</w:t>
      </w:r>
      <w:r w:rsidRPr="004C6260">
        <w:rPr>
          <w:sz w:val="22"/>
          <w:szCs w:val="22"/>
          <w:lang w:val="sr-Cyrl-CS"/>
        </w:rPr>
        <w:fldChar w:fldCharType="end"/>
      </w:r>
      <w:bookmarkEnd w:id="132"/>
      <w:r w:rsidR="00AC2BB2" w:rsidRPr="004C6260">
        <w:rPr>
          <w:sz w:val="22"/>
          <w:szCs w:val="22"/>
          <w:lang w:val="sr-Cyrl-CS"/>
        </w:rPr>
        <w:tab/>
      </w:r>
      <w:r w:rsidR="00F11C3B">
        <w:rPr>
          <w:sz w:val="22"/>
          <w:szCs w:val="22"/>
        </w:rPr>
        <w:t xml:space="preserve"> </w:t>
      </w:r>
      <w:r w:rsidR="00AC2BB2" w:rsidRPr="004C6260">
        <w:rPr>
          <w:sz w:val="22"/>
          <w:szCs w:val="22"/>
          <w:lang w:val="sr-Cyrl-CS"/>
        </w:rPr>
        <w:t>20</w:t>
      </w:r>
      <w:bookmarkStart w:id="133" w:name="Text171"/>
      <w:r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="004C6260"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 w:rsidR="00F16E4F">
        <w:rPr>
          <w:sz w:val="22"/>
          <w:szCs w:val="22"/>
        </w:rPr>
        <w:t>1</w:t>
      </w:r>
      <w:r w:rsidR="0038553A">
        <w:rPr>
          <w:sz w:val="22"/>
          <w:szCs w:val="22"/>
        </w:rPr>
        <w:t>4</w:t>
      </w:r>
      <w:r w:rsidRPr="004C6260">
        <w:rPr>
          <w:sz w:val="22"/>
          <w:szCs w:val="22"/>
          <w:lang w:val="sr-Cyrl-CS"/>
        </w:rPr>
        <w:fldChar w:fldCharType="end"/>
      </w:r>
      <w:bookmarkEnd w:id="133"/>
      <w:r w:rsidR="00AC2BB2" w:rsidRPr="004C6260">
        <w:rPr>
          <w:sz w:val="22"/>
          <w:szCs w:val="22"/>
          <w:lang w:val="sr-Cyrl-CS"/>
        </w:rPr>
        <w:tab/>
        <w:t>. године</w:t>
      </w:r>
      <w:r w:rsidR="00AC2BB2" w:rsidRPr="004C6260">
        <w:rPr>
          <w:sz w:val="22"/>
          <w:szCs w:val="22"/>
          <w:lang w:val="sr-Cyrl-CS"/>
        </w:rPr>
        <w:tab/>
      </w:r>
      <w:r w:rsidR="005D285F"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bookmarkStart w:id="134" w:name="Text168"/>
      <w:r w:rsidR="00AC2BB2"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="00F11C3B"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BB1E7E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BB1E7E" w:rsidRPr="00BB472A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lastRenderedPageBreak/>
              <w:br w:type="page"/>
            </w:r>
          </w:p>
          <w:p w:rsidR="00BB1E7E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 w:rsidRPr="00DA3DAF">
              <w:rPr>
                <w:b/>
                <w:bCs/>
                <w:noProof/>
              </w:rPr>
              <w:pict>
                <v:line id="_x0000_s1066" style="position:absolute;z-index:251661312" from="45.35pt,16.5pt" to="265.75pt,16.5pt">
                  <v:stroke dashstyle="1 1" endcap="round"/>
                </v:line>
              </w:pict>
            </w:r>
            <w:r w:rsidR="00BB1E7E"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r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bookmarkStart w:id="135" w:name="Text175"/>
            <w:r w:rsidR="00BB1E7E"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b/>
                <w:sz w:val="26"/>
                <w:szCs w:val="26"/>
                <w:lang w:val="sr-Cyrl-CS"/>
              </w:rPr>
            </w:r>
            <w:r>
              <w:rPr>
                <w:b/>
                <w:sz w:val="26"/>
                <w:szCs w:val="26"/>
                <w:lang w:val="sr-Cyrl-CS"/>
              </w:rPr>
              <w:fldChar w:fldCharType="separate"/>
            </w:r>
            <w:r w:rsidR="00F11C3B">
              <w:rPr>
                <w:b/>
                <w:sz w:val="26"/>
                <w:szCs w:val="26"/>
                <w:lang w:val="sr-Cyrl-CS"/>
              </w:rPr>
              <w:t> </w:t>
            </w:r>
            <w:r w:rsidR="00F11C3B">
              <w:rPr>
                <w:b/>
                <w:sz w:val="26"/>
                <w:szCs w:val="26"/>
                <w:lang w:val="sr-Cyrl-CS"/>
              </w:rPr>
              <w:t> </w:t>
            </w:r>
            <w:r w:rsidR="00F11C3B">
              <w:rPr>
                <w:b/>
                <w:sz w:val="26"/>
                <w:szCs w:val="26"/>
                <w:lang w:val="sr-Cyrl-CS"/>
              </w:rPr>
              <w:t> </w:t>
            </w:r>
            <w:r w:rsidR="00F11C3B">
              <w:rPr>
                <w:b/>
                <w:sz w:val="26"/>
                <w:szCs w:val="26"/>
                <w:lang w:val="sr-Cyrl-CS"/>
              </w:rPr>
              <w:t> </w:t>
            </w:r>
            <w:r w:rsidR="00F11C3B"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5"/>
          </w:p>
          <w:p w:rsidR="00BB1E7E" w:rsidRPr="00F913F9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BB1E7E" w:rsidRPr="00C848CC" w:rsidRDefault="00BB1E7E" w:rsidP="00AC464D">
            <w:pPr>
              <w:rPr>
                <w:b/>
                <w:lang w:val="sr-Cyrl-CS"/>
              </w:rPr>
            </w:pPr>
          </w:p>
          <w:p w:rsidR="00BB1E7E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BB1E7E" w:rsidRPr="00C848CC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BB1E7E" w:rsidRPr="00C848CC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BB1E7E" w:rsidRPr="00C848CC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BB1E7E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BB1E7E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BB1E7E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BB1E7E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bookmarkStart w:id="136" w:name="Text174"/>
            <w:r w:rsidR="00BB1E7E"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6"/>
          </w:p>
        </w:tc>
        <w:tc>
          <w:tcPr>
            <w:tcW w:w="1296" w:type="dxa"/>
            <w:gridSpan w:val="2"/>
            <w:vAlign w:val="center"/>
          </w:tcPr>
          <w:p w:rsidR="00BB1E7E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bookmarkStart w:id="137" w:name="Text173"/>
            <w:r w:rsidR="00BB1E7E"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 w:rsidR="00F11C3B"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</w:tr>
      <w:tr w:rsidR="00BB1E7E">
        <w:trPr>
          <w:trHeight w:val="709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B1E7E" w:rsidRPr="00F913F9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vAlign w:val="center"/>
          </w:tcPr>
          <w:p w:rsidR="00BB1E7E" w:rsidRPr="00F913F9" w:rsidRDefault="00BB1E7E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tcBorders>
              <w:bottom w:val="single" w:sz="4" w:space="0" w:color="auto"/>
            </w:tcBorders>
            <w:vAlign w:val="center"/>
          </w:tcPr>
          <w:p w:rsidR="00BB1E7E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:rsidR="00BB1E7E" w:rsidRPr="00F913F9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bookmarkStart w:id="138" w:name="Text426"/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8"/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C464D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bookmarkStart w:id="139" w:name="Text428"/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bookmarkStart w:id="140" w:name="Text429"/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 w:rsidR="00F11C3B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 w:rsidR="00B71976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 w:rsidR="00BB1E7E"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BB1E7E" w:rsidRPr="00F913F9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BB1E7E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:rsidR="00BB1E7E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:rsidR="00BB1E7E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BB1E7E" w:rsidRDefault="00BB1E7E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auto"/>
            </w:tcBorders>
            <w:vAlign w:val="center"/>
          </w:tcPr>
          <w:p w:rsidR="00BB1E7E" w:rsidRDefault="00DA3DAF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 w:rsidR="00BB1E7E"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 w:rsidR="00BB1E7E"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BB1E7E" w:rsidRPr="004C6260" w:rsidRDefault="00BB1E7E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BB1E7E" w:rsidRPr="004C6260" w:rsidSect="00B71976">
      <w:pgSz w:w="11907" w:h="16840" w:code="9"/>
      <w:pgMar w:top="737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stylePaneFormatFilter w:val="3F01"/>
  <w:documentProtection w:edit="forms" w:enforcement="1"/>
  <w:defaultTabStop w:val="720"/>
  <w:hyphenationZone w:val="425"/>
  <w:drawingGridHorizontalSpacing w:val="57"/>
  <w:drawingGridVerticalSpacing w:val="57"/>
  <w:noPunctuationKerning/>
  <w:characterSpacingControl w:val="doNotCompress"/>
  <w:compat>
    <w:applyBreakingRules/>
  </w:compat>
  <w:rsids>
    <w:rsidRoot w:val="00341B88"/>
    <w:rsid w:val="00024222"/>
    <w:rsid w:val="000A1572"/>
    <w:rsid w:val="001671BD"/>
    <w:rsid w:val="00181DCD"/>
    <w:rsid w:val="00184E58"/>
    <w:rsid w:val="001C5731"/>
    <w:rsid w:val="002264AC"/>
    <w:rsid w:val="00233E11"/>
    <w:rsid w:val="002658C1"/>
    <w:rsid w:val="00341B88"/>
    <w:rsid w:val="00357779"/>
    <w:rsid w:val="0038553A"/>
    <w:rsid w:val="003A3F15"/>
    <w:rsid w:val="003B3B71"/>
    <w:rsid w:val="00452E23"/>
    <w:rsid w:val="004C4904"/>
    <w:rsid w:val="004C6260"/>
    <w:rsid w:val="00517816"/>
    <w:rsid w:val="005D285F"/>
    <w:rsid w:val="006476C2"/>
    <w:rsid w:val="006569C7"/>
    <w:rsid w:val="0068258F"/>
    <w:rsid w:val="0077065F"/>
    <w:rsid w:val="00775135"/>
    <w:rsid w:val="0087221F"/>
    <w:rsid w:val="008C59E0"/>
    <w:rsid w:val="008D78B3"/>
    <w:rsid w:val="00907FA1"/>
    <w:rsid w:val="00974053"/>
    <w:rsid w:val="00985A2C"/>
    <w:rsid w:val="009926AE"/>
    <w:rsid w:val="009A58B9"/>
    <w:rsid w:val="00A0147C"/>
    <w:rsid w:val="00A26003"/>
    <w:rsid w:val="00A75EDC"/>
    <w:rsid w:val="00AA0D13"/>
    <w:rsid w:val="00AC2BB2"/>
    <w:rsid w:val="00AC464D"/>
    <w:rsid w:val="00AD577D"/>
    <w:rsid w:val="00B71976"/>
    <w:rsid w:val="00B86535"/>
    <w:rsid w:val="00BB1C7B"/>
    <w:rsid w:val="00BB1E7E"/>
    <w:rsid w:val="00BB472A"/>
    <w:rsid w:val="00C07F4D"/>
    <w:rsid w:val="00C574A7"/>
    <w:rsid w:val="00C848CC"/>
    <w:rsid w:val="00C969C4"/>
    <w:rsid w:val="00D25FC6"/>
    <w:rsid w:val="00D856C0"/>
    <w:rsid w:val="00D94E83"/>
    <w:rsid w:val="00DA3DAF"/>
    <w:rsid w:val="00E66498"/>
    <w:rsid w:val="00E94FAB"/>
    <w:rsid w:val="00F04D78"/>
    <w:rsid w:val="00F05601"/>
    <w:rsid w:val="00F11C3B"/>
    <w:rsid w:val="00F16E4F"/>
    <w:rsid w:val="00F40576"/>
    <w:rsid w:val="00F913F9"/>
    <w:rsid w:val="00FC2B23"/>
    <w:rsid w:val="00FF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58B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A15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formulari-godisnji%20plan%20rada.zip\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Globalni_plan_rada_nastavnika</Template>
  <TotalTime>13</TotalTime>
  <Pages>2</Pages>
  <Words>696</Words>
  <Characters>4810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Atti</cp:lastModifiedBy>
  <cp:revision>5</cp:revision>
  <cp:lastPrinted>2007-09-24T09:38:00Z</cp:lastPrinted>
  <dcterms:created xsi:type="dcterms:W3CDTF">2011-11-23T09:21:00Z</dcterms:created>
  <dcterms:modified xsi:type="dcterms:W3CDTF">2014-09-13T05:02:00Z</dcterms:modified>
</cp:coreProperties>
</file>